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1B7C" w14:textId="77777777" w:rsidR="008B5BD7" w:rsidRPr="008642EC" w:rsidRDefault="008B5BD7" w:rsidP="008B5BD7">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A9C3738" w14:textId="77777777" w:rsidR="008B5BD7" w:rsidRDefault="008B5BD7" w:rsidP="008B5BD7">
      <w:pPr>
        <w:pStyle w:val="BasicParagraph"/>
        <w:suppressAutoHyphens/>
        <w:spacing w:line="240" w:lineRule="auto"/>
        <w:rPr>
          <w:rFonts w:ascii="Times New Roman" w:hAnsi="Times New Roman" w:cs="Times New Roman"/>
          <w:b/>
          <w:bCs/>
          <w:color w:val="000000" w:themeColor="text1"/>
          <w:sz w:val="21"/>
          <w:szCs w:val="21"/>
        </w:rPr>
      </w:pPr>
    </w:p>
    <w:p w14:paraId="15FF2AA6" w14:textId="77777777" w:rsidR="008B5BD7" w:rsidRPr="00582653" w:rsidRDefault="008B5BD7" w:rsidP="008B5BD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913EAD5" w14:textId="77777777" w:rsidR="008B5BD7" w:rsidRDefault="008B5BD7" w:rsidP="008B5B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C24E6FE" w14:textId="77777777" w:rsidR="008B5BD7" w:rsidRDefault="008B5BD7" w:rsidP="008B5BD7">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EBE4A41" w14:textId="77777777" w:rsidR="008B5BD7" w:rsidRPr="00582653" w:rsidRDefault="008B5BD7" w:rsidP="008B5BD7">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67C88F1B" wp14:editId="1426F48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533915A" w14:textId="6405CB3F" w:rsidR="008B5BD7" w:rsidRDefault="008B5BD7" w:rsidP="008B5B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65C1FB6" w14:textId="77777777" w:rsidR="008B5BD7" w:rsidRDefault="008B5BD7" w:rsidP="008B5BD7">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7393FD1" w14:textId="77777777" w:rsidR="008B5BD7" w:rsidRPr="00582653" w:rsidRDefault="008B5BD7" w:rsidP="008B5B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A51FF55" w14:textId="77777777" w:rsidR="008B5BD7" w:rsidRPr="00582653" w:rsidRDefault="008B5BD7" w:rsidP="008B5B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6BD2185" w14:textId="77777777" w:rsidR="008B5BD7" w:rsidRPr="008642EC" w:rsidRDefault="008B5BD7" w:rsidP="008B5BD7">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0BBA34A" w14:textId="77777777" w:rsidR="008B5BD7" w:rsidRPr="008642EC" w:rsidRDefault="008B5BD7" w:rsidP="008B5BD7">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9741BA8" w14:textId="77777777" w:rsidR="008B5BD7" w:rsidRPr="00582653" w:rsidRDefault="008B5BD7" w:rsidP="008B5B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655EAB3" w14:textId="77777777" w:rsidR="008B5BD7" w:rsidRPr="008642EC" w:rsidRDefault="008B5BD7" w:rsidP="008B5BD7">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919B9BB" w14:textId="77777777" w:rsidR="008B5BD7" w:rsidRPr="008642EC" w:rsidRDefault="008B5BD7" w:rsidP="008B5BD7">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AF71992" w14:textId="77777777" w:rsidR="008B5BD7" w:rsidRPr="00582653" w:rsidRDefault="008B5BD7" w:rsidP="008B5BD7">
      <w:pPr>
        <w:pStyle w:val="BasicParagraph"/>
        <w:suppressAutoHyphens/>
        <w:spacing w:line="240" w:lineRule="auto"/>
        <w:rPr>
          <w:rFonts w:ascii="Times New Roman" w:hAnsi="Times New Roman" w:cs="Times New Roman"/>
          <w:color w:val="000000" w:themeColor="text1"/>
          <w:sz w:val="21"/>
          <w:szCs w:val="21"/>
        </w:rPr>
      </w:pPr>
    </w:p>
    <w:p w14:paraId="649CB953" w14:textId="77777777" w:rsidR="008B5BD7" w:rsidRPr="00582653" w:rsidRDefault="008B5BD7" w:rsidP="008B5BD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B7E8356" w14:textId="77777777" w:rsidR="008B5BD7" w:rsidRDefault="008B5BD7" w:rsidP="008B5B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F816071" w14:textId="77777777" w:rsidR="008B5BD7" w:rsidRDefault="008B5BD7" w:rsidP="008B5BD7">
      <w:pPr>
        <w:pStyle w:val="BasicParagraph"/>
        <w:suppressAutoHyphens/>
        <w:spacing w:line="240" w:lineRule="auto"/>
        <w:ind w:left="720"/>
        <w:rPr>
          <w:rFonts w:ascii="Times New Roman" w:hAnsi="Times New Roman" w:cs="Times New Roman"/>
          <w:color w:val="000000" w:themeColor="text1"/>
          <w:sz w:val="21"/>
          <w:szCs w:val="21"/>
        </w:rPr>
      </w:pPr>
    </w:p>
    <w:p w14:paraId="515DC5F6" w14:textId="77777777" w:rsidR="008B5BD7" w:rsidRDefault="008B5BD7" w:rsidP="008B5B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5805266" w14:textId="77777777" w:rsidR="008B5BD7" w:rsidRDefault="008B5BD7" w:rsidP="008B5BD7">
      <w:pPr>
        <w:pStyle w:val="BasicParagraph"/>
        <w:suppressAutoHyphens/>
        <w:spacing w:line="240" w:lineRule="auto"/>
        <w:ind w:left="1440"/>
        <w:rPr>
          <w:rFonts w:ascii="Times New Roman" w:hAnsi="Times New Roman" w:cs="Times New Roman"/>
          <w:color w:val="000000" w:themeColor="text1"/>
          <w:sz w:val="21"/>
          <w:szCs w:val="21"/>
        </w:rPr>
      </w:pPr>
    </w:p>
    <w:p w14:paraId="76E5D956" w14:textId="77777777" w:rsidR="008B5BD7" w:rsidRDefault="008B5BD7" w:rsidP="008B5B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ACFA09D" w14:textId="77777777" w:rsidR="008B5BD7" w:rsidRDefault="008B5BD7" w:rsidP="008B5BD7">
      <w:pPr>
        <w:pStyle w:val="BasicParagraph"/>
        <w:suppressAutoHyphens/>
        <w:spacing w:line="240" w:lineRule="auto"/>
        <w:ind w:left="1440"/>
        <w:rPr>
          <w:rFonts w:ascii="Times New Roman" w:hAnsi="Times New Roman" w:cs="Times New Roman"/>
          <w:color w:val="000000" w:themeColor="text1"/>
          <w:sz w:val="21"/>
          <w:szCs w:val="21"/>
        </w:rPr>
      </w:pPr>
    </w:p>
    <w:p w14:paraId="3A51A84A" w14:textId="77777777" w:rsidR="008B5BD7" w:rsidRDefault="008B5BD7" w:rsidP="008B5BD7">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7AFB77C" w14:textId="77777777" w:rsidR="008B5BD7" w:rsidRDefault="008B5BD7">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5BC96189"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8B5BD7"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8B5BD7"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8B5BD7"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8B5BD7"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8B5BD7"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8B5BD7"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8B5BD7">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8pt;height:73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8B5BD7"/>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8B5BD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B5BD7"/>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3.xml><?xml version="1.0" encoding="utf-8"?>
<ds:datastoreItem xmlns:ds="http://schemas.openxmlformats.org/officeDocument/2006/customXml" ds:itemID="{DCEA4F10-DAEC-4127-96AA-41C6670DA9B7}"/>
</file>

<file path=customXml/itemProps4.xml><?xml version="1.0" encoding="utf-8"?>
<ds:datastoreItem xmlns:ds="http://schemas.openxmlformats.org/officeDocument/2006/customXml" ds:itemID="{1B961698-B757-48B3-A7A7-E1708515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86</TotalTime>
  <Pages>14</Pages>
  <Words>4250</Words>
  <Characters>24229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2023-07-06T04:52:00Z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